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7BE09" w14:textId="31446F77" w:rsidR="00BA00AB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</w:t>
      </w:r>
      <w:r>
        <w:rPr>
          <w:rFonts w:ascii="Times New Roman" w:hAnsi="Times New Roman" w:cs="Times New Roman"/>
          <w:sz w:val="24"/>
          <w:szCs w:val="24"/>
        </w:rPr>
        <w:t xml:space="preserve">       (fl.1462)</w:t>
      </w:r>
    </w:p>
    <w:p w14:paraId="2974EC44" w14:textId="0EA89C78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Secular chaplain.</w:t>
      </w:r>
    </w:p>
    <w:p w14:paraId="75876854" w14:textId="66BA5C51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48EBB" w14:textId="109466B7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53899" w14:textId="67BFAEB6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Studied at Cambridge University; B.A. from Oxford University.</w:t>
      </w:r>
    </w:p>
    <w:p w14:paraId="3F9E750D" w14:textId="350B30DA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(Alumni Cantab. vol.1 part 4 p.335)</w:t>
      </w:r>
    </w:p>
    <w:p w14:paraId="095DEB26" w14:textId="7312BD02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9FC60" w14:textId="1B83B217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3CD36" w14:textId="42C05729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1462</w:t>
      </w:r>
      <w:r>
        <w:rPr>
          <w:rFonts w:ascii="Times New Roman" w:hAnsi="Times New Roman" w:cs="Times New Roman"/>
          <w:sz w:val="24"/>
          <w:szCs w:val="24"/>
        </w:rPr>
        <w:tab/>
        <w:t>Supplicated for M.A. at Oxford.   (ibid.)</w:t>
      </w:r>
    </w:p>
    <w:p w14:paraId="67DCA56C" w14:textId="16C2FECC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B5946D" w14:textId="3E0BFBE7" w:rsidR="00296284" w:rsidRDefault="002962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BB2BE" w14:textId="5C2F2F9A" w:rsidR="00296284" w:rsidRPr="00296284" w:rsidRDefault="005F77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sectPr w:rsidR="00296284" w:rsidRPr="002962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D5BEE" w14:textId="77777777" w:rsidR="00296284" w:rsidRDefault="00296284" w:rsidP="009139A6">
      <w:r>
        <w:separator/>
      </w:r>
    </w:p>
  </w:endnote>
  <w:endnote w:type="continuationSeparator" w:id="0">
    <w:p w14:paraId="1FDD58E4" w14:textId="77777777" w:rsidR="00296284" w:rsidRDefault="002962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D6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43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0F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24732" w14:textId="77777777" w:rsidR="00296284" w:rsidRDefault="00296284" w:rsidP="009139A6">
      <w:r>
        <w:separator/>
      </w:r>
    </w:p>
  </w:footnote>
  <w:footnote w:type="continuationSeparator" w:id="0">
    <w:p w14:paraId="43F6D34E" w14:textId="77777777" w:rsidR="00296284" w:rsidRDefault="002962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61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EB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AA1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284"/>
    <w:rsid w:val="000666E0"/>
    <w:rsid w:val="002510B7"/>
    <w:rsid w:val="00296284"/>
    <w:rsid w:val="005C130B"/>
    <w:rsid w:val="005F779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34F00"/>
  <w15:chartTrackingRefBased/>
  <w15:docId w15:val="{9C8E4229-2C2C-489F-A0AD-68320D64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2022-01-02T14:13:00Z</dcterms:created>
  <dcterms:modified xsi:type="dcterms:W3CDTF">2022-01-02T14:27:00Z</dcterms:modified>
</cp:coreProperties>
</file>